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1395889FAA04885F3561AC40DEFE6" ma:contentTypeVersion="3" ma:contentTypeDescription="Ein neues Dokument erstellen." ma:contentTypeScope="" ma:versionID="a93d84be8816b1e7f1f2d9ce846822ad">
  <xsd:schema xmlns:xsd="http://www.w3.org/2001/XMLSchema" xmlns:xs="http://www.w3.org/2001/XMLSchema" xmlns:p="http://schemas.microsoft.com/office/2006/metadata/properties" xmlns:ns2="355fd8ea-2967-4746-84e7-a916ee378f37" targetNamespace="http://schemas.microsoft.com/office/2006/metadata/properties" ma:root="true" ma:fieldsID="84ca7865fa11a7be4dd83762d80524cf" ns2:_="">
    <xsd:import namespace="355fd8ea-2967-4746-84e7-a916ee378f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fd8ea-2967-4746-84e7-a916ee378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F955C-735F-458D-81A0-D709C4A6950E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0x0101008EE1395889FAA04885F3561AC40DEFE6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